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41D99F4E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2F01E7">
          <w:rPr>
            <w:b/>
            <w:i/>
            <w:noProof/>
            <w:sz w:val="28"/>
          </w:rPr>
          <w:t>8</w:t>
        </w:r>
      </w:fldSimple>
    </w:p>
    <w:p w14:paraId="6E98AB05" w14:textId="77777777" w:rsidR="00DC4039" w:rsidRDefault="00000000" w:rsidP="00DC40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4039" w:rsidRPr="00BA51D9">
          <w:rPr>
            <w:b/>
            <w:noProof/>
            <w:sz w:val="24"/>
          </w:rPr>
          <w:t>Berlin</w:t>
        </w:r>
      </w:fldSimple>
      <w:r w:rsidR="00DC4039">
        <w:rPr>
          <w:b/>
          <w:noProof/>
          <w:sz w:val="24"/>
        </w:rPr>
        <w:t xml:space="preserve">, </w:t>
      </w:r>
      <w:fldSimple w:instr=" DOCPROPERTY  Country  \* MERGEFORMAT ">
        <w:r w:rsidR="00DC4039" w:rsidRPr="00BA51D9">
          <w:rPr>
            <w:b/>
            <w:noProof/>
            <w:sz w:val="24"/>
          </w:rPr>
          <w:t>Germany</w:t>
        </w:r>
      </w:fldSimple>
      <w:r w:rsidR="00DC4039">
        <w:rPr>
          <w:b/>
          <w:noProof/>
          <w:sz w:val="24"/>
        </w:rPr>
        <w:t xml:space="preserve">, </w:t>
      </w:r>
      <w:fldSimple w:instr=" DOCPROPERTY  StartDate  \* MERGEFORMAT ">
        <w:r w:rsidR="00DC4039" w:rsidRPr="00BA51D9">
          <w:rPr>
            <w:b/>
            <w:noProof/>
            <w:sz w:val="24"/>
          </w:rPr>
          <w:t>22nd May 2023</w:t>
        </w:r>
      </w:fldSimple>
      <w:r w:rsidR="00DC4039">
        <w:rPr>
          <w:b/>
          <w:noProof/>
          <w:sz w:val="24"/>
        </w:rPr>
        <w:t xml:space="preserve"> - </w:t>
      </w:r>
      <w:fldSimple w:instr=" DOCPROPERTY  EndDate  \* MERGEFORMAT ">
        <w:r w:rsidR="00DC4039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000000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19300CB3" w:rsidR="00DC4039" w:rsidRPr="00410371" w:rsidRDefault="00000000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02</w:t>
              </w:r>
              <w:r w:rsidR="00B54D72">
                <w:rPr>
                  <w:b/>
                  <w:noProof/>
                  <w:sz w:val="28"/>
                </w:rPr>
                <w:t>6</w:t>
              </w:r>
              <w:r w:rsidR="002F01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000000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1A0EB02E" w:rsidR="00DC4039" w:rsidRPr="00410371" w:rsidRDefault="00000000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</w:t>
              </w:r>
              <w:r w:rsidR="002F01E7">
                <w:rPr>
                  <w:b/>
                  <w:noProof/>
                  <w:sz w:val="28"/>
                </w:rPr>
                <w:t>8</w:t>
              </w:r>
              <w:r w:rsidR="00DC4039" w:rsidRPr="00410371">
                <w:rPr>
                  <w:b/>
                  <w:noProof/>
                  <w:sz w:val="28"/>
                </w:rPr>
                <w:t>.</w:t>
              </w:r>
              <w:r w:rsidR="002F01E7">
                <w:rPr>
                  <w:b/>
                  <w:noProof/>
                  <w:sz w:val="28"/>
                </w:rPr>
                <w:t>2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21F26D69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</w:t>
              </w:r>
              <w:r w:rsidR="002F01E7">
                <w:t>8</w:t>
              </w:r>
              <w:r w:rsidR="00DC4039">
                <w:t xml:space="preserve"> CR 28.622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039">
                <w:rPr>
                  <w:noProof/>
                </w:rPr>
                <w:t>Nokia, Nokia Shanghai Bell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TEI15, 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2023-05-11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4ABF2A95" w:rsidR="00DC4039" w:rsidRDefault="00DA6CD4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241F3247" w:rsidR="00DC4039" w:rsidRDefault="00000000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</w:t>
              </w:r>
              <w:r w:rsidR="002F01E7">
                <w:rPr>
                  <w:noProof/>
                </w:rPr>
                <w:t>8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D36E0" w14:textId="77777777" w:rsidR="00EB5658" w:rsidRDefault="00EB5658">
      <w:r>
        <w:separator/>
      </w:r>
    </w:p>
  </w:endnote>
  <w:endnote w:type="continuationSeparator" w:id="0">
    <w:p w14:paraId="1DFA5170" w14:textId="77777777" w:rsidR="00EB5658" w:rsidRDefault="00EB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154EB" w14:textId="77777777" w:rsidR="00EB5658" w:rsidRDefault="00EB5658">
      <w:r>
        <w:separator/>
      </w:r>
    </w:p>
  </w:footnote>
  <w:footnote w:type="continuationSeparator" w:id="0">
    <w:p w14:paraId="2B314984" w14:textId="77777777" w:rsidR="00EB5658" w:rsidRDefault="00EB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A1BA44A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F01E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7995AB3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F01E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2F01E7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54D72"/>
    <w:rsid w:val="00B61F03"/>
    <w:rsid w:val="00B72D14"/>
    <w:rsid w:val="00B845D2"/>
    <w:rsid w:val="00B934E4"/>
    <w:rsid w:val="00B940D8"/>
    <w:rsid w:val="00BA3454"/>
    <w:rsid w:val="00BA3C9A"/>
    <w:rsid w:val="00BA4F32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B5658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9053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83</cp:revision>
  <dcterms:created xsi:type="dcterms:W3CDTF">2022-09-22T14:15:00Z</dcterms:created>
  <dcterms:modified xsi:type="dcterms:W3CDTF">2023-05-11T17:09:00Z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